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70208A" w:rsidRPr="009776F0" w:rsidRDefault="00ED133F" w:rsidP="00275BE7">
      <w:pPr>
        <w:jc w:val="center"/>
        <w:rPr>
          <w:rFonts w:ascii="Sylfaen" w:hAnsi="Sylfaen" w:cs="Arial"/>
          <w:b/>
          <w:bCs/>
          <w:sz w:val="28"/>
          <w:lang w:val="hy-AM"/>
        </w:rPr>
      </w:pPr>
      <w:r w:rsidRPr="00ED133F">
        <w:rPr>
          <w:rFonts w:ascii="Sylfaen" w:hAnsi="Sylfaen" w:cs="Arial"/>
          <w:b/>
          <w:bCs/>
          <w:sz w:val="40"/>
          <w:szCs w:val="52"/>
          <w:lang w:val="hy-AM"/>
        </w:rPr>
        <w:t>ՀՀ Արագածոտնի մարզի Շենավանի միջնակարգ դպրոցի կառուցման</w:t>
      </w:r>
      <w:r w:rsidR="000E528D" w:rsidRPr="000E528D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="005D4B89" w:rsidRPr="009776F0">
        <w:rPr>
          <w:rFonts w:ascii="Sylfaen" w:hAnsi="Sylfaen" w:cs="Arial"/>
          <w:b/>
          <w:bCs/>
          <w:sz w:val="40"/>
          <w:szCs w:val="52"/>
          <w:lang w:val="hy-AM"/>
        </w:rPr>
        <w:t>շինարարական աշխատանքների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Գնման</w:t>
      </w:r>
      <w:r w:rsidR="0070208A" w:rsidRPr="009776F0">
        <w:rPr>
          <w:rFonts w:ascii="Sylfaen" w:hAnsi="Sylfaen" w:cs="Arial"/>
          <w:b/>
          <w:bCs/>
          <w:sz w:val="40"/>
          <w:lang w:val="hy-AM"/>
        </w:rPr>
        <w:t xml:space="preserve"> </w:t>
      </w:r>
      <w:r w:rsidRPr="009776F0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Pr="009776F0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ED133F">
        <w:rPr>
          <w:rFonts w:ascii="Sylfaen" w:hAnsi="Sylfaen"/>
          <w:bCs/>
          <w:sz w:val="28"/>
          <w:lang w:val="hy-AM"/>
        </w:rPr>
        <w:t>17 սեպտեմբերի</w:t>
      </w:r>
      <w:r w:rsidR="000E528D">
        <w:rPr>
          <w:rFonts w:ascii="Sylfaen" w:hAnsi="Sylfaen"/>
          <w:bCs/>
          <w:sz w:val="28"/>
          <w:lang w:val="hy-AM"/>
        </w:rPr>
        <w:t xml:space="preserve">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0E528D">
        <w:rPr>
          <w:rFonts w:ascii="Sylfaen" w:hAnsi="Sylfaen"/>
          <w:bCs/>
          <w:sz w:val="28"/>
          <w:lang w:val="hy-AM"/>
        </w:rPr>
        <w:t>4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175959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175959" w:rsidRPr="00175959">
        <w:rPr>
          <w:rFonts w:ascii="Sylfaen" w:hAnsi="Sylfaen"/>
          <w:bCs/>
          <w:sz w:val="28"/>
          <w:lang w:val="hy-AM"/>
        </w:rPr>
        <w:t>4</w:t>
      </w:r>
      <w:r w:rsidR="00ED133F">
        <w:rPr>
          <w:rFonts w:ascii="Sylfaen" w:hAnsi="Sylfaen"/>
          <w:bCs/>
          <w:sz w:val="28"/>
          <w:lang w:val="hy-AM"/>
        </w:rPr>
        <w:t>5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175959">
        <w:rPr>
          <w:rFonts w:ascii="Sylfaen" w:hAnsi="Sylfaen"/>
          <w:bCs/>
          <w:sz w:val="28"/>
          <w:lang w:val="hy-AM"/>
        </w:rPr>
        <w:t>A-</w:t>
      </w:r>
      <w:r w:rsidR="0069724A">
        <w:rPr>
          <w:rFonts w:ascii="Sylfaen" w:hAnsi="Sylfaen"/>
          <w:bCs/>
          <w:sz w:val="28"/>
          <w:lang w:val="hy-AM"/>
        </w:rPr>
        <w:t>50</w:t>
      </w:r>
      <w:r w:rsidR="0069724A">
        <w:rPr>
          <w:rFonts w:ascii="Sylfaen" w:hAnsi="Sylfaen"/>
          <w:bCs/>
          <w:sz w:val="28"/>
        </w:rPr>
        <w:t>AN</w:t>
      </w:r>
      <w:r w:rsidR="00B630A1">
        <w:rPr>
          <w:rFonts w:ascii="Sylfaen" w:hAnsi="Sylfaen"/>
          <w:bCs/>
          <w:sz w:val="28"/>
          <w:lang w:val="hy-AM"/>
        </w:rPr>
        <w:t xml:space="preserve"> </w:t>
      </w:r>
      <w:bookmarkStart w:id="0" w:name="_GoBack"/>
      <w:bookmarkEnd w:id="0"/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Աշխատանքներն ունեն բազմակողմանի զարգացման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33F" w:rsidRDefault="00ED133F">
      <w:r>
        <w:separator/>
      </w:r>
    </w:p>
  </w:endnote>
  <w:endnote w:type="continuationSeparator" w:id="0">
    <w:p w:rsidR="00ED133F" w:rsidRDefault="00ED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33F" w:rsidRDefault="00ED133F">
      <w:r>
        <w:separator/>
      </w:r>
    </w:p>
  </w:footnote>
  <w:footnote w:type="continuationSeparator" w:id="0">
    <w:p w:rsidR="00ED133F" w:rsidRDefault="00ED1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37F36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7E25"/>
    <w:rsid w:val="00156426"/>
    <w:rsid w:val="00172CE3"/>
    <w:rsid w:val="00175959"/>
    <w:rsid w:val="00176641"/>
    <w:rsid w:val="001B78D1"/>
    <w:rsid w:val="001D5DCE"/>
    <w:rsid w:val="001D7057"/>
    <w:rsid w:val="001E6FD3"/>
    <w:rsid w:val="001F2501"/>
    <w:rsid w:val="001F5991"/>
    <w:rsid w:val="002055B2"/>
    <w:rsid w:val="00210512"/>
    <w:rsid w:val="00214012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310FC4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9724A"/>
    <w:rsid w:val="006B03CA"/>
    <w:rsid w:val="006B225C"/>
    <w:rsid w:val="006C18EB"/>
    <w:rsid w:val="006F0612"/>
    <w:rsid w:val="006F2EFE"/>
    <w:rsid w:val="0070208A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62C2"/>
    <w:rsid w:val="0081610C"/>
    <w:rsid w:val="00825595"/>
    <w:rsid w:val="00841ADA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D133F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225</TotalTime>
  <Pages>4</Pages>
  <Words>470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Ruzanna Danielyan</cp:lastModifiedBy>
  <cp:revision>62</cp:revision>
  <cp:lastPrinted>2003-05-28T02:37:00Z</cp:lastPrinted>
  <dcterms:created xsi:type="dcterms:W3CDTF">2017-06-06T12:23:00Z</dcterms:created>
  <dcterms:modified xsi:type="dcterms:W3CDTF">2024-09-17T12:20:00Z</dcterms:modified>
  <cp:category>COPP/COSO</cp:category>
</cp:coreProperties>
</file>